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5BD5A7B"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DB69A4" w:rsidRPr="00DB69A4">
        <w:rPr>
          <w:rFonts w:ascii="Arial Narrow" w:hAnsi="Arial Narrow" w:cs="Arial"/>
          <w:b/>
          <w:bCs/>
        </w:rPr>
        <w:t>0160725</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317A87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w:t>
      </w:r>
      <w:r w:rsidR="00911AFE">
        <w:rPr>
          <w:rFonts w:ascii="Arial Narrow" w:hAnsi="Arial Narrow" w:cs="Arial"/>
          <w:color w:val="000000"/>
          <w:lang w:val="es-ES_tradnl"/>
        </w:rPr>
        <w:t>1</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3F16DB78"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2E12FA" w:rsidRPr="002E12FA">
        <w:rPr>
          <w:rFonts w:ascii="Arial Narrow" w:hAnsi="Arial Narrow"/>
          <w:b/>
          <w:bCs/>
        </w:rPr>
        <w:t>0016489</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BE21C8" w:rsidRPr="00BE21C8">
        <w:rPr>
          <w:rFonts w:ascii="Arial Narrow" w:hAnsi="Arial Narrow"/>
          <w:b/>
          <w:bCs/>
        </w:rPr>
        <w:t>ALBERTO FELINO DORIA CASTRO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BE21C8" w:rsidRPr="00BE21C8">
        <w:rPr>
          <w:rFonts w:ascii="Arial Narrow" w:hAnsi="Arial Narrow"/>
        </w:rPr>
        <w:t>73.236.480</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602228" w:rsidRPr="00602228">
        <w:rPr>
          <w:rFonts w:ascii="Arial Narrow" w:hAnsi="Arial Narrow"/>
          <w:b/>
          <w:bCs/>
        </w:rPr>
        <w:t>DIECISEIS MILLONES CIENTO OCHO MIL SETECIENTOS CUARENTA Y SIETE PESOS M/CTE. ($16.108.747,00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602228" w:rsidRPr="00602228">
        <w:rPr>
          <w:rFonts w:ascii="Arial Narrow" w:hAnsi="Arial Narrow"/>
        </w:rPr>
        <w:t>4725</w:t>
      </w:r>
      <w:r w:rsidR="00911AFE" w:rsidRPr="00911AFE">
        <w:rPr>
          <w:rFonts w:ascii="Arial Narrow" w:hAnsi="Arial Narrow"/>
        </w:rPr>
        <w:t xml:space="preserve"> de fecha 18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810D3D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0F0E77">
        <w:rPr>
          <w:rFonts w:ascii="Arial Narrow" w:hAnsi="Arial Narrow"/>
        </w:rPr>
        <w:t>26 de marzo de 2024</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911CCA1"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602228" w:rsidRPr="00BE21C8">
        <w:rPr>
          <w:rFonts w:ascii="Arial Narrow" w:hAnsi="Arial Narrow"/>
          <w:b/>
          <w:bCs/>
        </w:rPr>
        <w:t>ALBERTO FELINO DORIA CASTRO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602228" w:rsidRPr="00602228">
        <w:rPr>
          <w:rFonts w:ascii="Arial Narrow" w:hAnsi="Arial Narrow"/>
          <w:b/>
          <w:bCs/>
        </w:rPr>
        <w:t>TREINTA Y DOS MILLONES DOSCIENTOS DIECISIETE MIL CUATROCIENTOS NOVENTA Y CUATRO PESOS M/CTE. ($32.217.494,00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F7D6E47"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602228" w:rsidRPr="00BE21C8">
        <w:rPr>
          <w:rFonts w:ascii="Arial Narrow" w:hAnsi="Arial Narrow"/>
          <w:b/>
          <w:bCs/>
        </w:rPr>
        <w:t>ALBERTO FELINO DORIA CASTRO</w:t>
      </w:r>
      <w:r w:rsidR="00602228" w:rsidRPr="00BA198F">
        <w:rPr>
          <w:rFonts w:ascii="Arial Narrow" w:hAnsi="Arial Narrow"/>
          <w:b/>
          <w:bCs/>
        </w:rPr>
        <w:t>,</w:t>
      </w:r>
      <w:r w:rsidR="00602228" w:rsidRPr="00BA198F">
        <w:rPr>
          <w:rFonts w:ascii="Arial Narrow" w:hAnsi="Arial Narrow"/>
        </w:rPr>
        <w:t xml:space="preserve"> identificado con cédula de ciudadanía número </w:t>
      </w:r>
      <w:r w:rsidR="00602228" w:rsidRPr="00BE21C8">
        <w:rPr>
          <w:rFonts w:ascii="Arial Narrow" w:hAnsi="Arial Narrow"/>
        </w:rPr>
        <w:t>73.236.480</w:t>
      </w:r>
      <w:r w:rsidR="00602228" w:rsidRPr="001B5475">
        <w:rPr>
          <w:rFonts w:ascii="Arial Narrow" w:hAnsi="Arial Narrow"/>
        </w:rPr>
        <w:t>,</w:t>
      </w:r>
      <w:r w:rsidR="00602228">
        <w:rPr>
          <w:rFonts w:ascii="Arial Narrow" w:hAnsi="Arial Narrow"/>
        </w:rPr>
        <w:t xml:space="preserve"> </w:t>
      </w:r>
      <w:r w:rsidR="00602228" w:rsidRPr="00BA198F">
        <w:rPr>
          <w:rFonts w:ascii="Arial Narrow" w:hAnsi="Arial Narrow"/>
        </w:rPr>
        <w:t xml:space="preserve">por la suma de </w:t>
      </w:r>
      <w:r w:rsidR="00602228" w:rsidRPr="00602228">
        <w:rPr>
          <w:rFonts w:ascii="Arial Narrow" w:hAnsi="Arial Narrow"/>
          <w:b/>
          <w:bCs/>
        </w:rPr>
        <w:t>DIECISEIS MILLONES CIENTO OCHO MIL SETECIENTOS CUARENTA Y SIETE PESOS M/CTE. ($16.108.747,00</w:t>
      </w:r>
      <w:r w:rsidR="00602228" w:rsidRPr="00D0732A">
        <w:rPr>
          <w:rFonts w:ascii="Arial Narrow" w:hAnsi="Arial Narrow"/>
          <w:b/>
          <w:bCs/>
        </w:rPr>
        <w:t>)</w:t>
      </w:r>
      <w:r w:rsidR="00602228" w:rsidRPr="00BA198F">
        <w:rPr>
          <w:rFonts w:ascii="Arial Narrow" w:hAnsi="Arial Narrow"/>
          <w:b/>
          <w:bCs/>
        </w:rPr>
        <w:t>,</w:t>
      </w:r>
      <w:r w:rsidR="00602228" w:rsidRPr="00BA198F">
        <w:rPr>
          <w:rFonts w:ascii="Arial Narrow" w:hAnsi="Arial Narrow"/>
        </w:rPr>
        <w:t xml:space="preserve"> por concepto de la obligación contenida en la Resolución </w:t>
      </w:r>
      <w:r w:rsidR="00602228" w:rsidRPr="00602228">
        <w:rPr>
          <w:rFonts w:ascii="Arial Narrow" w:hAnsi="Arial Narrow"/>
        </w:rPr>
        <w:t>4725</w:t>
      </w:r>
      <w:r w:rsidR="00602228" w:rsidRPr="00911AFE">
        <w:rPr>
          <w:rFonts w:ascii="Arial Narrow" w:hAnsi="Arial Narrow"/>
        </w:rPr>
        <w:t xml:space="preserve"> de fecha 18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74AC747B"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602228">
        <w:rPr>
          <w:rFonts w:ascii="Arial Narrow" w:hAnsi="Arial Narrow"/>
          <w:sz w:val="22"/>
          <w:szCs w:val="22"/>
        </w:rPr>
        <w:t>señor</w:t>
      </w:r>
      <w:r w:rsidR="002B1C2E" w:rsidRPr="00602228">
        <w:rPr>
          <w:rFonts w:ascii="Arial Narrow" w:hAnsi="Arial Narrow"/>
          <w:b/>
          <w:bCs/>
          <w:sz w:val="22"/>
          <w:szCs w:val="22"/>
        </w:rPr>
        <w:t xml:space="preserve"> </w:t>
      </w:r>
      <w:r w:rsidR="00602228" w:rsidRPr="00602228">
        <w:rPr>
          <w:rFonts w:ascii="Arial Narrow" w:hAnsi="Arial Narrow"/>
          <w:b/>
          <w:bCs/>
          <w:sz w:val="22"/>
          <w:szCs w:val="22"/>
        </w:rPr>
        <w:t>ALBERTO FELINO DORIA CASTRO,</w:t>
      </w:r>
      <w:r w:rsidR="00602228" w:rsidRPr="00602228">
        <w:rPr>
          <w:rFonts w:ascii="Arial Narrow" w:hAnsi="Arial Narrow"/>
          <w:sz w:val="22"/>
          <w:szCs w:val="22"/>
        </w:rPr>
        <w:t xml:space="preserve"> identificado con cédula de ciudadanía número 73.236.480</w:t>
      </w:r>
      <w:r w:rsidR="009F55C6" w:rsidRPr="00602228">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F1F381C"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w:t>
      </w:r>
      <w:r w:rsidR="00911AFE">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27A61ACB" w:rsidR="00436830" w:rsidRPr="003713CD" w:rsidRDefault="00065C92" w:rsidP="00065C92">
      <w:pPr>
        <w:jc w:val="both"/>
        <w:rPr>
          <w:rFonts w:ascii="Arial Narrow" w:hAnsi="Arial Narrow"/>
          <w:i/>
          <w:iCs/>
          <w:noProof/>
          <w:sz w:val="16"/>
          <w:szCs w:val="16"/>
        </w:rPr>
      </w:pPr>
      <w:r w:rsidRPr="00065C92">
        <w:rPr>
          <w:rFonts w:ascii="Arial Narrow" w:hAnsi="Arial Narrow"/>
          <w:i/>
          <w:iCs/>
          <w:noProof/>
          <w:sz w:val="16"/>
          <w:szCs w:val="16"/>
        </w:rPr>
        <w:t>Expediente: 73236480-ALBERTO FELINO DORIA CASTRO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7C9C" w14:textId="77777777" w:rsidR="00567D8F" w:rsidRDefault="00567D8F">
      <w:r>
        <w:separator/>
      </w:r>
    </w:p>
  </w:endnote>
  <w:endnote w:type="continuationSeparator" w:id="0">
    <w:p w14:paraId="1FA3A0F3" w14:textId="77777777" w:rsidR="00567D8F" w:rsidRDefault="0056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2FE33" w14:textId="77777777" w:rsidR="00567D8F" w:rsidRDefault="00567D8F">
      <w:r>
        <w:separator/>
      </w:r>
    </w:p>
  </w:footnote>
  <w:footnote w:type="continuationSeparator" w:id="0">
    <w:p w14:paraId="7D74F35B" w14:textId="77777777" w:rsidR="00567D8F" w:rsidRDefault="0056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D22F7D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RESOLUCIÓN</w:t>
    </w:r>
    <w:r w:rsidR="00DB69A4">
      <w:rPr>
        <w:rFonts w:ascii="Arial Narrow" w:hAnsi="Arial Narrow" w:cs="Arial"/>
        <w:b/>
        <w:bCs/>
      </w:rPr>
      <w:t xml:space="preserve"> </w:t>
    </w:r>
    <w:r w:rsidR="00DB69A4" w:rsidRPr="00DB69A4">
      <w:rPr>
        <w:rFonts w:ascii="Arial Narrow" w:hAnsi="Arial Narrow" w:cs="Arial"/>
        <w:b/>
        <w:bCs/>
      </w:rPr>
      <w:t>0160725</w:t>
    </w:r>
    <w:r w:rsidRPr="003C2D21">
      <w:rPr>
        <w:rFonts w:ascii="Arial Narrow" w:hAnsi="Arial Narrow" w:cs="Arial"/>
        <w:b/>
        <w:bCs/>
      </w:rPr>
      <w:t xml:space="preserve"> </w:t>
    </w:r>
    <w:r w:rsidRPr="00640A61">
      <w:rPr>
        <w:rFonts w:ascii="Arial Narrow" w:hAnsi="Arial Narrow" w:cs="Arial"/>
        <w:b/>
        <w:bCs/>
      </w:rPr>
      <w:t>NÚMERO</w:t>
    </w:r>
    <w:r w:rsidR="00DB308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w:t>
    </w:r>
    <w:r w:rsidR="00911AFE">
      <w:rPr>
        <w:rFonts w:ascii="Arial Narrow" w:hAnsi="Arial Narrow" w:cs="Arial"/>
        <w:b/>
        <w:bCs/>
      </w:rPr>
      <w:t>1</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5C92"/>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69B5"/>
    <w:rsid w:val="000B7FC4"/>
    <w:rsid w:val="000C049D"/>
    <w:rsid w:val="000C0BD0"/>
    <w:rsid w:val="000C1BC3"/>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55AE"/>
    <w:rsid w:val="000E6D34"/>
    <w:rsid w:val="000E7C18"/>
    <w:rsid w:val="000E7DD7"/>
    <w:rsid w:val="000F00AD"/>
    <w:rsid w:val="000F0E77"/>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2FA"/>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2EC"/>
    <w:rsid w:val="00407E53"/>
    <w:rsid w:val="00410BCD"/>
    <w:rsid w:val="00411B86"/>
    <w:rsid w:val="004122DB"/>
    <w:rsid w:val="0041241C"/>
    <w:rsid w:val="00412E60"/>
    <w:rsid w:val="004132C7"/>
    <w:rsid w:val="00413C82"/>
    <w:rsid w:val="004142EC"/>
    <w:rsid w:val="00415905"/>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67D8F"/>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228"/>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0195"/>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18"/>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330E"/>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3BE4"/>
    <w:rsid w:val="00907B67"/>
    <w:rsid w:val="009117D9"/>
    <w:rsid w:val="009117FC"/>
    <w:rsid w:val="00911AFE"/>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3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1C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3D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3DF7"/>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B69A4"/>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1D08"/>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852</Words>
  <Characters>4687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2025-11-21T13:45:00Z</dcterms:created>
  <dcterms:modified xsi:type="dcterms:W3CDTF">2025-11-21T20:35:00Z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